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ем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F767A2" w:rsidRPr="00F767A2" w:rsidRDefault="00F767A2" w:rsidP="00F767A2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3D5CCC">
        <w:rPr>
          <w:rStyle w:val="FontStyle11"/>
          <w:sz w:val="27"/>
          <w:szCs w:val="27"/>
        </w:rPr>
        <w:t xml:space="preserve">от 25 ноября 2021 г. № </w:t>
      </w:r>
      <w:r w:rsidRPr="00755231">
        <w:rPr>
          <w:rStyle w:val="FontStyle11"/>
          <w:sz w:val="27"/>
          <w:szCs w:val="27"/>
        </w:rPr>
        <w:t>1589</w:t>
      </w:r>
      <w:r>
        <w:rPr>
          <w:rStyle w:val="FontStyle11"/>
          <w:sz w:val="27"/>
          <w:szCs w:val="27"/>
        </w:rPr>
        <w:t xml:space="preserve"> </w:t>
      </w:r>
    </w:p>
    <w:p w:rsidR="00F767A2" w:rsidRDefault="00F767A2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x-none"/>
        </w:rPr>
        <w:t xml:space="preserve">(в редакции </w:t>
      </w: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и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  <w:proofErr w:type="gramEnd"/>
    </w:p>
    <w:p w:rsidR="00F767A2" w:rsidRDefault="00F767A2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F767A2" w:rsidRDefault="00F767A2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E22E35" w:rsidRDefault="00F96A8D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от 11 февраля 2025 г. № 168)</w:t>
      </w:r>
      <w:bookmarkStart w:id="0" w:name="_GoBack"/>
      <w:bookmarkEnd w:id="0"/>
    </w:p>
    <w:p w:rsidR="00E22E35" w:rsidRPr="00E22E35" w:rsidRDefault="00E22E35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03136F" w:rsidRDefault="0003136F" w:rsidP="00F767A2">
      <w:pPr>
        <w:tabs>
          <w:tab w:val="left" w:pos="851"/>
        </w:tabs>
        <w:spacing w:line="240" w:lineRule="exact"/>
        <w:ind w:firstLine="0"/>
        <w:jc w:val="left"/>
        <w:rPr>
          <w:rFonts w:ascii="Times New Roman" w:hAnsi="Times New Roman"/>
          <w:bCs/>
          <w:sz w:val="28"/>
          <w:szCs w:val="28"/>
          <w:lang w:eastAsia="x-none"/>
        </w:rPr>
      </w:pPr>
    </w:p>
    <w:p w:rsidR="0003136F" w:rsidRDefault="0003136F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Согласовано</w:t>
      </w:r>
    </w:p>
    <w:p w:rsidR="00FA73BB" w:rsidRDefault="00E22E35" w:rsidP="00FA73BB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A73BB">
        <w:rPr>
          <w:rFonts w:ascii="Times New Roman" w:hAnsi="Times New Roman"/>
          <w:sz w:val="28"/>
          <w:szCs w:val="28"/>
        </w:rPr>
        <w:t>аместитель н</w:t>
      </w:r>
      <w:r w:rsidR="0003136F">
        <w:rPr>
          <w:rFonts w:ascii="Times New Roman" w:hAnsi="Times New Roman"/>
          <w:sz w:val="28"/>
          <w:szCs w:val="28"/>
        </w:rPr>
        <w:t>ачальник</w:t>
      </w:r>
      <w:r w:rsidR="00FA73BB">
        <w:rPr>
          <w:rFonts w:ascii="Times New Roman" w:hAnsi="Times New Roman"/>
          <w:sz w:val="28"/>
          <w:szCs w:val="28"/>
        </w:rPr>
        <w:t>а</w:t>
      </w:r>
      <w:r w:rsidR="0003136F">
        <w:rPr>
          <w:rFonts w:ascii="Times New Roman" w:hAnsi="Times New Roman"/>
          <w:sz w:val="28"/>
          <w:szCs w:val="28"/>
        </w:rPr>
        <w:t xml:space="preserve"> филиала по Шпаковскому району</w:t>
      </w:r>
      <w:r w:rsidR="00FA73BB">
        <w:rPr>
          <w:rFonts w:ascii="Times New Roman" w:hAnsi="Times New Roman"/>
          <w:sz w:val="28"/>
          <w:szCs w:val="28"/>
        </w:rPr>
        <w:t xml:space="preserve"> </w:t>
      </w:r>
      <w:r w:rsidR="0003136F"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FA73BB" w:rsidRDefault="0003136F" w:rsidP="00FA73BB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val="x-none" w:eastAsia="x-none"/>
        </w:rPr>
        <w:t>ФКУ УИИ УФСИН</w:t>
      </w:r>
      <w:r w:rsidR="00FA73BB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x-none" w:eastAsia="x-none"/>
        </w:rPr>
        <w:t xml:space="preserve">России </w:t>
      </w:r>
    </w:p>
    <w:p w:rsidR="0003136F" w:rsidRPr="00FA73BB" w:rsidRDefault="0003136F" w:rsidP="00FA73BB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x-none" w:eastAsia="x-none"/>
        </w:rPr>
        <w:t>по Ставропольскому краю</w:t>
      </w:r>
    </w:p>
    <w:p w:rsidR="0003136F" w:rsidRDefault="00327E9E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___________________________</w:t>
      </w:r>
      <w:proofErr w:type="spellStart"/>
      <w:r w:rsidR="00FA73BB">
        <w:rPr>
          <w:rFonts w:ascii="Times New Roman" w:hAnsi="Times New Roman"/>
          <w:bCs/>
          <w:sz w:val="28"/>
          <w:szCs w:val="28"/>
          <w:lang w:eastAsia="x-none"/>
        </w:rPr>
        <w:t>А.А.Климов</w:t>
      </w:r>
      <w:proofErr w:type="spellEnd"/>
    </w:p>
    <w:p w:rsidR="0003136F" w:rsidRPr="00B4194E" w:rsidRDefault="0003136F" w:rsidP="00B4194E">
      <w:pPr>
        <w:tabs>
          <w:tab w:val="center" w:pos="4818"/>
          <w:tab w:val="right" w:pos="9637"/>
        </w:tabs>
        <w:spacing w:line="240" w:lineRule="exact"/>
        <w:ind w:firstLine="0"/>
        <w:rPr>
          <w:rFonts w:ascii="Times New Roman" w:hAnsi="Times New Roman"/>
          <w:sz w:val="28"/>
          <w:szCs w:val="28"/>
        </w:rPr>
      </w:pPr>
    </w:p>
    <w:p w:rsidR="00794C6E" w:rsidRDefault="00794C6E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818C8" w:rsidRDefault="00E818C8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3EE0" w:rsidRDefault="0003136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7D526E" w:rsidRDefault="007D526E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 отбывания наказания в виде исправительных работ </w:t>
      </w:r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осужденными</w:t>
      </w:r>
      <w:r w:rsidR="00142C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имеющими основного места работы</w:t>
      </w:r>
    </w:p>
    <w:p w:rsidR="00583EE0" w:rsidRDefault="00583EE0" w:rsidP="00583EE0">
      <w:pPr>
        <w:tabs>
          <w:tab w:val="center" w:pos="4818"/>
          <w:tab w:val="right" w:pos="9637"/>
        </w:tabs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095"/>
        <w:gridCol w:w="2977"/>
      </w:tblGrid>
      <w:tr w:rsidR="00583EE0" w:rsidRPr="0003136F" w:rsidTr="0003136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03136F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</w:tbl>
    <w:p w:rsidR="00E22E35" w:rsidRPr="00E22E35" w:rsidRDefault="00E22E35">
      <w:pPr>
        <w:rPr>
          <w:sz w:val="2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095"/>
        <w:gridCol w:w="2977"/>
      </w:tblGrid>
      <w:tr w:rsidR="00E22E35" w:rsidRPr="0003136F" w:rsidTr="00E22E35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E35" w:rsidRPr="0003136F" w:rsidRDefault="00E22E35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E35" w:rsidRPr="0003136F" w:rsidRDefault="00E22E35" w:rsidP="0003136F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E35" w:rsidRPr="0003136F" w:rsidRDefault="00E22E35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hideMark/>
          </w:tcPr>
          <w:p w:rsidR="00583EE0" w:rsidRDefault="000B5E3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Энгиноев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И.Т.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  <w:p w:rsidR="00E22E35" w:rsidRPr="0003136F" w:rsidRDefault="00E22E35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83EE0" w:rsidRPr="0003136F" w:rsidRDefault="000B5E3B" w:rsidP="00E81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Сухой Яр </w:t>
            </w: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hideMark/>
          </w:tcPr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hideMark/>
          </w:tcPr>
          <w:p w:rsidR="00583EE0" w:rsidRDefault="00583EE0" w:rsidP="0003136F">
            <w:pPr>
              <w:shd w:val="clear" w:color="auto" w:fill="FFFFFF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2E35">
              <w:rPr>
                <w:rFonts w:ascii="Times New Roman" w:hAnsi="Times New Roman"/>
                <w:sz w:val="28"/>
                <w:szCs w:val="28"/>
              </w:rPr>
              <w:t>Общество ограниченной ответственности</w:t>
            </w:r>
            <w:r w:rsidR="00E22E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2E35">
              <w:rPr>
                <w:rFonts w:ascii="Times New Roman" w:hAnsi="Times New Roman"/>
                <w:sz w:val="28"/>
                <w:szCs w:val="28"/>
              </w:rPr>
              <w:t xml:space="preserve">фирма </w:t>
            </w:r>
            <w:r w:rsidR="00E22E35">
              <w:rPr>
                <w:rFonts w:ascii="Times New Roman" w:hAnsi="Times New Roman"/>
                <w:sz w:val="28"/>
                <w:szCs w:val="28"/>
              </w:rPr>
              <w:t>«</w:t>
            </w:r>
            <w:r w:rsidRPr="00E22E35">
              <w:rPr>
                <w:rFonts w:ascii="Times New Roman" w:hAnsi="Times New Roman"/>
                <w:bCs/>
                <w:sz w:val="28"/>
                <w:szCs w:val="28"/>
              </w:rPr>
              <w:t>АВЕНИР</w:t>
            </w:r>
            <w:r w:rsidR="00E22E35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  <w:p w:rsidR="00E22E35" w:rsidRPr="0003136F" w:rsidRDefault="00E22E35" w:rsidP="0003136F">
            <w:pPr>
              <w:shd w:val="clear" w:color="auto" w:fill="FFFFFF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583EE0" w:rsidRPr="0003136F" w:rsidRDefault="00583EE0" w:rsidP="0003136F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х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. Вязники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83EE0" w:rsidRPr="0003136F" w:rsidRDefault="00583EE0" w:rsidP="00E818C8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E818C8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Весенний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hideMark/>
          </w:tcPr>
          <w:p w:rsidR="00583EE0" w:rsidRDefault="00F03E6A" w:rsidP="00F03E6A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АО Звероводческое хозяйство «Лесные ключи»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(не более </w:t>
            </w:r>
            <w:r>
              <w:rPr>
                <w:rFonts w:ascii="Times New Roman" w:hAnsi="Times New Roman"/>
                <w:sz w:val="28"/>
                <w:szCs w:val="28"/>
              </w:rPr>
              <w:t>пяти рабочих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E22E35" w:rsidRPr="0003136F" w:rsidRDefault="00E22E35" w:rsidP="00F03E6A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818C8" w:rsidRDefault="00F03E6A" w:rsidP="007D7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Пелагиада</w:t>
            </w:r>
            <w:proofErr w:type="spellEnd"/>
            <w:r w:rsidR="00E818C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83EE0" w:rsidRPr="0003136F" w:rsidRDefault="00F03E6A" w:rsidP="007D7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ул. Лесные ключи</w:t>
            </w:r>
            <w:r w:rsidR="00E818C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</w:t>
            </w: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hideMark/>
          </w:tcPr>
          <w:p w:rsidR="00583EE0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«Прогресс» (не более четырех рабочих мест в финансовый год)</w:t>
            </w:r>
          </w:p>
          <w:p w:rsidR="00E22E35" w:rsidRPr="0003136F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. Дубовка, 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Шоссейная, д. 5</w:t>
            </w: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hideMark/>
          </w:tcPr>
          <w:p w:rsidR="00583EE0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Гришачева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О.А. (не более одного рабочего места в финансовый год)</w:t>
            </w:r>
          </w:p>
          <w:p w:rsidR="00E22E35" w:rsidRPr="0003136F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hideMark/>
          </w:tcPr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83EE0" w:rsidRPr="0003136F" w:rsidRDefault="00583EE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д.24/1</w:t>
            </w: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hideMark/>
          </w:tcPr>
          <w:p w:rsidR="00583EE0" w:rsidRPr="0003136F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ответственностью «Цитрон»</w:t>
            </w:r>
          </w:p>
          <w:p w:rsidR="00583EE0" w:rsidRPr="0003136F" w:rsidRDefault="00931843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(не более тре</w:t>
            </w:r>
            <w:r w:rsidR="00583EE0" w:rsidRPr="0003136F">
              <w:rPr>
                <w:rFonts w:ascii="Times New Roman" w:hAnsi="Times New Roman"/>
                <w:sz w:val="28"/>
                <w:szCs w:val="28"/>
              </w:rPr>
              <w:t>х рабочих мест в финансовый год)</w:t>
            </w:r>
          </w:p>
        </w:tc>
        <w:tc>
          <w:tcPr>
            <w:tcW w:w="2977" w:type="dxa"/>
            <w:hideMark/>
          </w:tcPr>
          <w:p w:rsidR="00583EE0" w:rsidRPr="0003136F" w:rsidRDefault="00F767A2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79а</w:t>
            </w: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hideMark/>
          </w:tcPr>
          <w:p w:rsidR="00583EE0" w:rsidRPr="0003136F" w:rsidRDefault="007D526E" w:rsidP="008205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hideMark/>
          </w:tcPr>
          <w:p w:rsidR="00583EE0" w:rsidRDefault="00583EE0" w:rsidP="00E22E35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7943BB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бюджетное</w:t>
            </w:r>
            <w:r w:rsidR="007943BB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7943BB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учреждение </w:t>
            </w:r>
            <w:r w:rsidR="00E22E35">
              <w:rPr>
                <w:rFonts w:ascii="Times New Roman" w:hAnsi="Times New Roman"/>
                <w:spacing w:val="-1"/>
                <w:sz w:val="28"/>
                <w:szCs w:val="28"/>
              </w:rPr>
              <w:t>Шпаковского муниципального округа</w:t>
            </w:r>
            <w:r w:rsidR="007943BB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«Ритуал»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  <w:p w:rsidR="00E22E35" w:rsidRPr="0003136F" w:rsidRDefault="00E22E35" w:rsidP="00E22E35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583EE0" w:rsidRPr="0003136F" w:rsidRDefault="00F767A2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hideMark/>
          </w:tcPr>
          <w:p w:rsidR="00583EE0" w:rsidRPr="0003136F" w:rsidRDefault="007D526E" w:rsidP="008205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hideMark/>
          </w:tcPr>
          <w:p w:rsidR="00583EE0" w:rsidRDefault="00061E9C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Ответственностью</w:t>
            </w:r>
            <w:r w:rsidR="007D779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«Ж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илищно-</w:t>
            </w:r>
            <w:r w:rsidR="007D7797">
              <w:rPr>
                <w:rFonts w:ascii="Times New Roman" w:hAnsi="Times New Roman"/>
                <w:spacing w:val="-1"/>
                <w:sz w:val="28"/>
                <w:szCs w:val="28"/>
              </w:rPr>
              <w:t>Э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ксплуатационная </w:t>
            </w:r>
            <w:r w:rsidR="007D7797">
              <w:rPr>
                <w:rFonts w:ascii="Times New Roman" w:hAnsi="Times New Roman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омпания</w:t>
            </w:r>
            <w:r w:rsidR="007D7797">
              <w:rPr>
                <w:rFonts w:ascii="Times New Roman" w:hAnsi="Times New Roman"/>
                <w:spacing w:val="-1"/>
                <w:sz w:val="28"/>
                <w:szCs w:val="28"/>
              </w:rPr>
              <w:t>»</w:t>
            </w:r>
            <w:r w:rsidR="007D7797"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двух рабочих мест в финансовый год)</w:t>
            </w:r>
          </w:p>
          <w:p w:rsidR="00E22E35" w:rsidRPr="0003136F" w:rsidRDefault="00E22E35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D7797" w:rsidRPr="0003136F" w:rsidRDefault="007D7797" w:rsidP="007D7797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г</w:t>
            </w:r>
            <w:r w:rsidR="00E22E35">
              <w:rPr>
                <w:rFonts w:ascii="Times New Roman" w:hAnsi="Times New Roman"/>
                <w:spacing w:val="-1"/>
                <w:sz w:val="28"/>
                <w:szCs w:val="28"/>
              </w:rPr>
              <w:t>.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Pr="0003136F" w:rsidRDefault="007D7797" w:rsidP="007D7797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Фрунзе</w:t>
            </w:r>
            <w:r w:rsidR="00E818C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9б</w:t>
            </w: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hideMark/>
          </w:tcPr>
          <w:p w:rsidR="00583EE0" w:rsidRPr="0003136F" w:rsidRDefault="007D526E" w:rsidP="00F14BE8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hideMark/>
          </w:tcPr>
          <w:p w:rsidR="00583EE0" w:rsidRDefault="00583EE0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унитарное предприятие «Центральный торговый комплекс» города Михайловска»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  <w:p w:rsidR="00E22E35" w:rsidRPr="0003136F" w:rsidRDefault="00E22E35" w:rsidP="0003136F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2977" w:type="dxa"/>
          </w:tcPr>
          <w:p w:rsidR="00583EE0" w:rsidRPr="0003136F" w:rsidRDefault="00F767A2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Октябрьская, 134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E22E35">
        <w:trPr>
          <w:trHeight w:val="20"/>
        </w:trPr>
        <w:tc>
          <w:tcPr>
            <w:tcW w:w="567" w:type="dxa"/>
            <w:hideMark/>
          </w:tcPr>
          <w:p w:rsidR="00583EE0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95" w:type="dxa"/>
            <w:hideMark/>
          </w:tcPr>
          <w:p w:rsidR="00583EE0" w:rsidRDefault="00FA73BB" w:rsidP="00E22E35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бюджетное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учреждение </w:t>
            </w:r>
            <w:r w:rsidR="00E22E35">
              <w:rPr>
                <w:rFonts w:ascii="Times New Roman" w:hAnsi="Times New Roman"/>
                <w:spacing w:val="-1"/>
                <w:sz w:val="28"/>
                <w:szCs w:val="28"/>
              </w:rPr>
              <w:t>Шпаковского муниципального округа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«Жилищно-коммунальное хозяйство» </w:t>
            </w:r>
            <w:r w:rsidR="00583EE0"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  <w:p w:rsidR="00E22E35" w:rsidRPr="0003136F" w:rsidRDefault="00E22E35" w:rsidP="00E22E35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2977" w:type="dxa"/>
          </w:tcPr>
          <w:p w:rsidR="00583EE0" w:rsidRPr="0003136F" w:rsidRDefault="00F767A2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Pr="0003136F" w:rsidRDefault="00583EE0" w:rsidP="0003136F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2а</w:t>
            </w:r>
          </w:p>
          <w:p w:rsidR="00583EE0" w:rsidRPr="0003136F" w:rsidRDefault="00583EE0" w:rsidP="0003136F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30AA" w:rsidRPr="0003136F" w:rsidTr="00E22E35">
        <w:trPr>
          <w:trHeight w:val="20"/>
        </w:trPr>
        <w:tc>
          <w:tcPr>
            <w:tcW w:w="567" w:type="dxa"/>
            <w:hideMark/>
          </w:tcPr>
          <w:p w:rsidR="00F330AA" w:rsidRPr="0003136F" w:rsidRDefault="00F330AA" w:rsidP="008205D6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 w:rsidR="007D52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F330AA" w:rsidRDefault="00F330AA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ООО «СХП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>» (не более одного рабочего места в финансовый год)</w:t>
            </w:r>
          </w:p>
          <w:p w:rsidR="00E22E35" w:rsidRPr="0003136F" w:rsidRDefault="00E22E35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330AA" w:rsidRPr="0003136F" w:rsidRDefault="00F330AA" w:rsidP="0003136F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ст. Новомарьевская, </w:t>
            </w:r>
          </w:p>
          <w:p w:rsidR="00F330AA" w:rsidRPr="0003136F" w:rsidRDefault="00F330AA" w:rsidP="0003136F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Свердлова, 63</w:t>
            </w:r>
          </w:p>
        </w:tc>
      </w:tr>
      <w:tr w:rsidR="00F330AA" w:rsidRPr="0003136F" w:rsidTr="00E22E35">
        <w:trPr>
          <w:trHeight w:val="20"/>
        </w:trPr>
        <w:tc>
          <w:tcPr>
            <w:tcW w:w="567" w:type="dxa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095" w:type="dxa"/>
          </w:tcPr>
          <w:p w:rsidR="00F330AA" w:rsidRDefault="001B0836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Перекрестов Юрий Степанович </w:t>
            </w:r>
            <w:r w:rsidR="00C86565">
              <w:rPr>
                <w:rFonts w:ascii="Times New Roman" w:hAnsi="Times New Roman"/>
                <w:sz w:val="28"/>
                <w:szCs w:val="28"/>
              </w:rPr>
              <w:t>(не более двух рабочих мест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в финансовый год)</w:t>
            </w:r>
          </w:p>
          <w:p w:rsidR="00E22E35" w:rsidRPr="0003136F" w:rsidRDefault="00E22E35" w:rsidP="0003136F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818C8" w:rsidRDefault="00510E94" w:rsidP="007D7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1B0836">
              <w:rPr>
                <w:rFonts w:ascii="Times New Roman" w:hAnsi="Times New Roman"/>
                <w:sz w:val="28"/>
                <w:szCs w:val="28"/>
              </w:rPr>
              <w:t xml:space="preserve">. Надежда, </w:t>
            </w:r>
          </w:p>
          <w:p w:rsidR="00F330AA" w:rsidRPr="0003136F" w:rsidRDefault="001B0836" w:rsidP="007D7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пер. Фабричный 17</w:t>
            </w:r>
          </w:p>
        </w:tc>
      </w:tr>
      <w:tr w:rsidR="00F330AA" w:rsidRPr="0003136F" w:rsidTr="00E22E35">
        <w:trPr>
          <w:trHeight w:val="20"/>
        </w:trPr>
        <w:tc>
          <w:tcPr>
            <w:tcW w:w="567" w:type="dxa"/>
            <w:hideMark/>
          </w:tcPr>
          <w:p w:rsidR="00F330AA" w:rsidRPr="0003136F" w:rsidRDefault="00F330AA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 w:rsidR="007D52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F330AA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Баймина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В.П. (не более одного рабочего места в финансовый год) </w:t>
            </w:r>
          </w:p>
          <w:p w:rsidR="00E22E35" w:rsidRPr="0003136F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Пирогова, 17а</w:t>
            </w:r>
          </w:p>
        </w:tc>
      </w:tr>
      <w:tr w:rsidR="00F330AA" w:rsidRPr="0003136F" w:rsidTr="00E22E35">
        <w:trPr>
          <w:trHeight w:val="20"/>
        </w:trPr>
        <w:tc>
          <w:tcPr>
            <w:tcW w:w="567" w:type="dxa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095" w:type="dxa"/>
          </w:tcPr>
          <w:p w:rsidR="00F330AA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МУП «Коммунальщик» </w:t>
            </w:r>
            <w:r w:rsidR="00E818C8">
              <w:rPr>
                <w:rFonts w:ascii="Times New Roman" w:hAnsi="Times New Roman"/>
                <w:sz w:val="28"/>
                <w:szCs w:val="28"/>
              </w:rPr>
              <w:t>(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не более одного рабочего места в финансовый год)</w:t>
            </w:r>
          </w:p>
          <w:p w:rsidR="00E22E35" w:rsidRPr="0003136F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д.2</w:t>
            </w:r>
          </w:p>
        </w:tc>
      </w:tr>
      <w:tr w:rsidR="00F330AA" w:rsidRPr="0003136F" w:rsidTr="00E22E35">
        <w:trPr>
          <w:trHeight w:val="20"/>
        </w:trPr>
        <w:tc>
          <w:tcPr>
            <w:tcW w:w="567" w:type="dxa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095" w:type="dxa"/>
          </w:tcPr>
          <w:p w:rsidR="00F330AA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03136F">
              <w:rPr>
                <w:rFonts w:ascii="Times New Roman" w:hAnsi="Times New Roman"/>
                <w:sz w:val="28"/>
                <w:szCs w:val="28"/>
              </w:rPr>
              <w:t>МедТранс</w:t>
            </w:r>
            <w:proofErr w:type="spellEnd"/>
            <w:r w:rsidRPr="0003136F">
              <w:rPr>
                <w:rFonts w:ascii="Times New Roman" w:hAnsi="Times New Roman"/>
                <w:sz w:val="28"/>
                <w:szCs w:val="28"/>
              </w:rPr>
              <w:t xml:space="preserve"> – Сервис» (не более одного рабочего места в финансовый год)</w:t>
            </w:r>
          </w:p>
          <w:p w:rsidR="00E22E35" w:rsidRPr="0003136F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3136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3136F">
              <w:rPr>
                <w:rFonts w:ascii="Times New Roman" w:hAnsi="Times New Roman"/>
                <w:sz w:val="28"/>
                <w:szCs w:val="28"/>
              </w:rPr>
              <w:t>. Татарка,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Казачья, 4</w:t>
            </w:r>
          </w:p>
        </w:tc>
      </w:tr>
      <w:tr w:rsidR="00F330AA" w:rsidRPr="0003136F" w:rsidTr="00E22E35">
        <w:trPr>
          <w:trHeight w:val="20"/>
        </w:trPr>
        <w:tc>
          <w:tcPr>
            <w:tcW w:w="567" w:type="dxa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095" w:type="dxa"/>
          </w:tcPr>
          <w:p w:rsidR="00F330AA" w:rsidRDefault="00F330AA" w:rsidP="00F0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«Родник» (не более д</w:t>
            </w:r>
            <w:r w:rsidR="00F03E6A"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 w:rsidR="00F03E6A"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E22E35" w:rsidRPr="0003136F" w:rsidRDefault="00E22E35" w:rsidP="00F0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ст. Темнолесская,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Подгорная, 35/2</w:t>
            </w:r>
          </w:p>
        </w:tc>
      </w:tr>
      <w:tr w:rsidR="00F330AA" w:rsidRPr="0003136F" w:rsidTr="00E22E35">
        <w:trPr>
          <w:trHeight w:val="20"/>
        </w:trPr>
        <w:tc>
          <w:tcPr>
            <w:tcW w:w="567" w:type="dxa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095" w:type="dxa"/>
          </w:tcPr>
          <w:p w:rsidR="00F330AA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«Цимлянское» (не более одного рабочего места в финансовый год)</w:t>
            </w:r>
          </w:p>
          <w:p w:rsidR="00E22E35" w:rsidRPr="0003136F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в</w:t>
            </w:r>
          </w:p>
        </w:tc>
      </w:tr>
      <w:tr w:rsidR="00F330AA" w:rsidRPr="0003136F" w:rsidTr="00E22E35">
        <w:trPr>
          <w:trHeight w:val="20"/>
        </w:trPr>
        <w:tc>
          <w:tcPr>
            <w:tcW w:w="567" w:type="dxa"/>
            <w:hideMark/>
          </w:tcPr>
          <w:p w:rsidR="00F330AA" w:rsidRPr="0003136F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095" w:type="dxa"/>
          </w:tcPr>
          <w:p w:rsidR="00F330AA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«Коммунальщик» (не более одного рабочего места в финансовый год)</w:t>
            </w:r>
          </w:p>
          <w:p w:rsidR="00E22E35" w:rsidRPr="0003136F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F330AA" w:rsidRPr="0003136F" w:rsidRDefault="00F330AA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а</w:t>
            </w:r>
          </w:p>
        </w:tc>
      </w:tr>
      <w:tr w:rsidR="00707FBD" w:rsidRPr="0003136F" w:rsidTr="00E22E35">
        <w:trPr>
          <w:trHeight w:val="20"/>
        </w:trPr>
        <w:tc>
          <w:tcPr>
            <w:tcW w:w="567" w:type="dxa"/>
          </w:tcPr>
          <w:p w:rsidR="00707FBD" w:rsidRDefault="007D526E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095" w:type="dxa"/>
          </w:tcPr>
          <w:p w:rsidR="00707FBD" w:rsidRDefault="00707FBD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СП «Чапаевское»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  <w:p w:rsidR="00E22E35" w:rsidRPr="0003136F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707FBD" w:rsidRDefault="00707FBD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Казинка, </w:t>
            </w:r>
          </w:p>
          <w:p w:rsidR="00707FBD" w:rsidRPr="0003136F" w:rsidRDefault="00707FBD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</w:t>
            </w:r>
            <w:r w:rsidR="00E818C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71 </w:t>
            </w:r>
          </w:p>
        </w:tc>
      </w:tr>
      <w:tr w:rsidR="004A08DB" w:rsidRPr="0003136F" w:rsidTr="00E22E35">
        <w:trPr>
          <w:trHeight w:val="20"/>
        </w:trPr>
        <w:tc>
          <w:tcPr>
            <w:tcW w:w="567" w:type="dxa"/>
          </w:tcPr>
          <w:p w:rsidR="004A08DB" w:rsidRDefault="004A08D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095" w:type="dxa"/>
          </w:tcPr>
          <w:p w:rsidR="004A08DB" w:rsidRDefault="004A08D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«Базовый Элемент»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  <w:p w:rsidR="00E22E35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A08DB" w:rsidRDefault="004A08D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х. Ташла,</w:t>
            </w:r>
          </w:p>
          <w:p w:rsidR="004A08DB" w:rsidRDefault="004A08D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Юганская, 11</w:t>
            </w:r>
          </w:p>
        </w:tc>
      </w:tr>
      <w:tr w:rsidR="00352E3B" w:rsidRPr="0003136F" w:rsidTr="00E22E35">
        <w:trPr>
          <w:trHeight w:val="20"/>
        </w:trPr>
        <w:tc>
          <w:tcPr>
            <w:tcW w:w="567" w:type="dxa"/>
          </w:tcPr>
          <w:p w:rsidR="00352E3B" w:rsidRDefault="00352E3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095" w:type="dxa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 «Агропром-техника»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E22E35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Михайловск, </w:t>
            </w:r>
          </w:p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Ленина, 162а </w:t>
            </w:r>
          </w:p>
        </w:tc>
      </w:tr>
      <w:tr w:rsidR="00352E3B" w:rsidRPr="0003136F" w:rsidTr="00E22E35">
        <w:trPr>
          <w:trHeight w:val="20"/>
        </w:trPr>
        <w:tc>
          <w:tcPr>
            <w:tcW w:w="567" w:type="dxa"/>
          </w:tcPr>
          <w:p w:rsidR="00352E3B" w:rsidRDefault="00352E3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095" w:type="dxa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ТПП «Система»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E22E35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Татарка,</w:t>
            </w:r>
          </w:p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Казачья, 12</w:t>
            </w:r>
          </w:p>
        </w:tc>
      </w:tr>
      <w:tr w:rsidR="00352E3B" w:rsidRPr="0003136F" w:rsidTr="00E22E35">
        <w:trPr>
          <w:trHeight w:val="20"/>
        </w:trPr>
        <w:tc>
          <w:tcPr>
            <w:tcW w:w="567" w:type="dxa"/>
          </w:tcPr>
          <w:p w:rsidR="00352E3B" w:rsidRDefault="00352E3B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095" w:type="dxa"/>
          </w:tcPr>
          <w:p w:rsidR="00352E3B" w:rsidRDefault="00352E3B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МХП «Орион»</w:t>
            </w:r>
            <w:r w:rsidR="00242480"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 w:rsidR="00242480">
              <w:rPr>
                <w:rFonts w:ascii="Times New Roman" w:hAnsi="Times New Roman"/>
                <w:sz w:val="28"/>
                <w:szCs w:val="28"/>
              </w:rPr>
              <w:t>вух</w:t>
            </w:r>
            <w:r w:rsidR="00242480"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 w:rsidR="00242480">
              <w:rPr>
                <w:rFonts w:ascii="Times New Roman" w:hAnsi="Times New Roman"/>
                <w:sz w:val="28"/>
                <w:szCs w:val="28"/>
              </w:rPr>
              <w:t>их</w:t>
            </w:r>
            <w:r w:rsidR="00242480"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E22E35" w:rsidRDefault="00E22E35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52E3B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Верхнерусское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42480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проезд Восточный, 6</w:t>
            </w:r>
          </w:p>
        </w:tc>
      </w:tr>
      <w:tr w:rsidR="00242480" w:rsidRPr="0003136F" w:rsidTr="00E22E35">
        <w:trPr>
          <w:trHeight w:val="20"/>
        </w:trPr>
        <w:tc>
          <w:tcPr>
            <w:tcW w:w="567" w:type="dxa"/>
          </w:tcPr>
          <w:p w:rsidR="00242480" w:rsidRDefault="00242480" w:rsidP="0003136F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095" w:type="dxa"/>
          </w:tcPr>
          <w:p w:rsidR="00242480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Баумак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</w:tcPr>
          <w:p w:rsidR="00242480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х. Вязники, </w:t>
            </w:r>
          </w:p>
          <w:p w:rsidR="00242480" w:rsidRDefault="00242480" w:rsidP="00031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Первомайская, 1 кор.А </w:t>
            </w:r>
          </w:p>
        </w:tc>
      </w:tr>
    </w:tbl>
    <w:p w:rsidR="00583EE0" w:rsidRDefault="00583EE0" w:rsidP="00583EE0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583EE0" w:rsidRDefault="00583EE0" w:rsidP="00583EE0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E818C8" w:rsidRDefault="00E818C8" w:rsidP="00583EE0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B67910" w:rsidRPr="00583EE0" w:rsidRDefault="00B4194E" w:rsidP="00794C6E">
      <w:pPr>
        <w:pStyle w:val="ConsPlusNormal"/>
        <w:widowControl/>
        <w:spacing w:line="240" w:lineRule="exact"/>
        <w:jc w:val="center"/>
      </w:pP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="00794C6E">
        <w:rPr>
          <w:rFonts w:ascii="Times New Roman" w:hAnsi="Times New Roman" w:cs="Times New Roman"/>
          <w:bCs/>
          <w:sz w:val="28"/>
          <w:szCs w:val="28"/>
        </w:rPr>
        <w:t>__________</w:t>
      </w:r>
    </w:p>
    <w:sectPr w:rsidR="00B67910" w:rsidRPr="00583EE0" w:rsidSect="0003136F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F8" w:rsidRDefault="000A5AF8">
      <w:r>
        <w:separator/>
      </w:r>
    </w:p>
  </w:endnote>
  <w:endnote w:type="continuationSeparator" w:id="0">
    <w:p w:rsidR="000A5AF8" w:rsidRDefault="000A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F8" w:rsidRDefault="000A5AF8">
      <w:r>
        <w:separator/>
      </w:r>
    </w:p>
  </w:footnote>
  <w:footnote w:type="continuationSeparator" w:id="0">
    <w:p w:rsidR="000A5AF8" w:rsidRDefault="000A5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830752"/>
      <w:docPartObj>
        <w:docPartGallery w:val="Page Numbers (Top of Page)"/>
        <w:docPartUnique/>
      </w:docPartObj>
    </w:sdtPr>
    <w:sdtEndPr/>
    <w:sdtContent>
      <w:p w:rsidR="001C17A2" w:rsidRDefault="001C17A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A8D">
          <w:rPr>
            <w:noProof/>
          </w:rPr>
          <w:t>2</w:t>
        </w:r>
        <w:r>
          <w:fldChar w:fldCharType="end"/>
        </w:r>
      </w:p>
    </w:sdtContent>
  </w:sdt>
  <w:p w:rsidR="001C17A2" w:rsidRDefault="001C17A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30FF"/>
    <w:rsid w:val="00022796"/>
    <w:rsid w:val="0002645F"/>
    <w:rsid w:val="0003136F"/>
    <w:rsid w:val="000343C1"/>
    <w:rsid w:val="00040882"/>
    <w:rsid w:val="00050D74"/>
    <w:rsid w:val="00053220"/>
    <w:rsid w:val="00054F93"/>
    <w:rsid w:val="00061E9C"/>
    <w:rsid w:val="00070F0E"/>
    <w:rsid w:val="00075DA6"/>
    <w:rsid w:val="000A5AF8"/>
    <w:rsid w:val="000B2CF0"/>
    <w:rsid w:val="000B5E3B"/>
    <w:rsid w:val="000D2993"/>
    <w:rsid w:val="000E2684"/>
    <w:rsid w:val="000E2F68"/>
    <w:rsid w:val="000F3162"/>
    <w:rsid w:val="000F6F08"/>
    <w:rsid w:val="00112FE0"/>
    <w:rsid w:val="00134034"/>
    <w:rsid w:val="00135FF9"/>
    <w:rsid w:val="00142CE6"/>
    <w:rsid w:val="00155683"/>
    <w:rsid w:val="001639EB"/>
    <w:rsid w:val="00173B98"/>
    <w:rsid w:val="00194974"/>
    <w:rsid w:val="0019732F"/>
    <w:rsid w:val="001A2B41"/>
    <w:rsid w:val="001A33B8"/>
    <w:rsid w:val="001B0836"/>
    <w:rsid w:val="001B1272"/>
    <w:rsid w:val="001C0A57"/>
    <w:rsid w:val="001C144E"/>
    <w:rsid w:val="001C17A2"/>
    <w:rsid w:val="001C2428"/>
    <w:rsid w:val="001C39AD"/>
    <w:rsid w:val="001C62E0"/>
    <w:rsid w:val="001C73C4"/>
    <w:rsid w:val="001D2D9C"/>
    <w:rsid w:val="001E1CC9"/>
    <w:rsid w:val="001F2AF3"/>
    <w:rsid w:val="001F554A"/>
    <w:rsid w:val="0020310D"/>
    <w:rsid w:val="002305D0"/>
    <w:rsid w:val="00236F01"/>
    <w:rsid w:val="00242480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A68"/>
    <w:rsid w:val="00300C56"/>
    <w:rsid w:val="003045B7"/>
    <w:rsid w:val="0030642D"/>
    <w:rsid w:val="003105D1"/>
    <w:rsid w:val="003203FC"/>
    <w:rsid w:val="00320D6C"/>
    <w:rsid w:val="003232EF"/>
    <w:rsid w:val="0032356E"/>
    <w:rsid w:val="00325D1D"/>
    <w:rsid w:val="00326AF3"/>
    <w:rsid w:val="00327E9E"/>
    <w:rsid w:val="00332D82"/>
    <w:rsid w:val="00336072"/>
    <w:rsid w:val="00350BB9"/>
    <w:rsid w:val="00352E3B"/>
    <w:rsid w:val="00356AED"/>
    <w:rsid w:val="003572C1"/>
    <w:rsid w:val="00363C09"/>
    <w:rsid w:val="00364F08"/>
    <w:rsid w:val="003651FC"/>
    <w:rsid w:val="00365393"/>
    <w:rsid w:val="00371191"/>
    <w:rsid w:val="00382EDB"/>
    <w:rsid w:val="00383751"/>
    <w:rsid w:val="0039081D"/>
    <w:rsid w:val="00393EC9"/>
    <w:rsid w:val="003945E1"/>
    <w:rsid w:val="00394AD2"/>
    <w:rsid w:val="003A1829"/>
    <w:rsid w:val="003A60DD"/>
    <w:rsid w:val="003A6216"/>
    <w:rsid w:val="003B455B"/>
    <w:rsid w:val="003C0A07"/>
    <w:rsid w:val="003C3EC0"/>
    <w:rsid w:val="003C6D85"/>
    <w:rsid w:val="003D6A40"/>
    <w:rsid w:val="003F289E"/>
    <w:rsid w:val="003F3455"/>
    <w:rsid w:val="003F7E96"/>
    <w:rsid w:val="00401B14"/>
    <w:rsid w:val="004204F9"/>
    <w:rsid w:val="00421DAD"/>
    <w:rsid w:val="004235FF"/>
    <w:rsid w:val="004271E8"/>
    <w:rsid w:val="0043209A"/>
    <w:rsid w:val="00440DAB"/>
    <w:rsid w:val="004506CC"/>
    <w:rsid w:val="00456551"/>
    <w:rsid w:val="0047050C"/>
    <w:rsid w:val="00480273"/>
    <w:rsid w:val="00486EB6"/>
    <w:rsid w:val="0049762C"/>
    <w:rsid w:val="004A08DB"/>
    <w:rsid w:val="004A6D68"/>
    <w:rsid w:val="004B0C44"/>
    <w:rsid w:val="004C37DB"/>
    <w:rsid w:val="004D024B"/>
    <w:rsid w:val="004D1682"/>
    <w:rsid w:val="004D5231"/>
    <w:rsid w:val="004D7618"/>
    <w:rsid w:val="004E546A"/>
    <w:rsid w:val="004F5C3A"/>
    <w:rsid w:val="00510E94"/>
    <w:rsid w:val="00512CB8"/>
    <w:rsid w:val="0051377D"/>
    <w:rsid w:val="00522C4B"/>
    <w:rsid w:val="00526163"/>
    <w:rsid w:val="0054165C"/>
    <w:rsid w:val="00544345"/>
    <w:rsid w:val="00551404"/>
    <w:rsid w:val="00551B35"/>
    <w:rsid w:val="00553314"/>
    <w:rsid w:val="005538CD"/>
    <w:rsid w:val="00562E00"/>
    <w:rsid w:val="005639EB"/>
    <w:rsid w:val="00570544"/>
    <w:rsid w:val="00571D57"/>
    <w:rsid w:val="00583EE0"/>
    <w:rsid w:val="00592710"/>
    <w:rsid w:val="00596016"/>
    <w:rsid w:val="005B2EF9"/>
    <w:rsid w:val="005C3BD6"/>
    <w:rsid w:val="005C55A0"/>
    <w:rsid w:val="005D5A0D"/>
    <w:rsid w:val="005D6088"/>
    <w:rsid w:val="005F11AD"/>
    <w:rsid w:val="00601AE7"/>
    <w:rsid w:val="006026F7"/>
    <w:rsid w:val="00613B43"/>
    <w:rsid w:val="00623930"/>
    <w:rsid w:val="00625CA4"/>
    <w:rsid w:val="00643485"/>
    <w:rsid w:val="00646C8F"/>
    <w:rsid w:val="00647377"/>
    <w:rsid w:val="00671351"/>
    <w:rsid w:val="00672D3A"/>
    <w:rsid w:val="00672ECF"/>
    <w:rsid w:val="00675C98"/>
    <w:rsid w:val="00685E38"/>
    <w:rsid w:val="006903F6"/>
    <w:rsid w:val="00694D04"/>
    <w:rsid w:val="00696B4E"/>
    <w:rsid w:val="006A1929"/>
    <w:rsid w:val="006A51F9"/>
    <w:rsid w:val="006B3D58"/>
    <w:rsid w:val="006C2183"/>
    <w:rsid w:val="006C588D"/>
    <w:rsid w:val="006D3B79"/>
    <w:rsid w:val="006D3BC7"/>
    <w:rsid w:val="006D52C6"/>
    <w:rsid w:val="006D7D42"/>
    <w:rsid w:val="007012EA"/>
    <w:rsid w:val="007023A5"/>
    <w:rsid w:val="00707FBD"/>
    <w:rsid w:val="00721B8E"/>
    <w:rsid w:val="00735E88"/>
    <w:rsid w:val="00742317"/>
    <w:rsid w:val="007426BF"/>
    <w:rsid w:val="00743911"/>
    <w:rsid w:val="00744058"/>
    <w:rsid w:val="0076765B"/>
    <w:rsid w:val="00775858"/>
    <w:rsid w:val="00783D37"/>
    <w:rsid w:val="007943BB"/>
    <w:rsid w:val="00794C6E"/>
    <w:rsid w:val="00796364"/>
    <w:rsid w:val="007A07A6"/>
    <w:rsid w:val="007A29C1"/>
    <w:rsid w:val="007A6472"/>
    <w:rsid w:val="007B029B"/>
    <w:rsid w:val="007B5BE1"/>
    <w:rsid w:val="007B6E4F"/>
    <w:rsid w:val="007C6ABD"/>
    <w:rsid w:val="007C77EA"/>
    <w:rsid w:val="007D05C1"/>
    <w:rsid w:val="007D05E5"/>
    <w:rsid w:val="007D526E"/>
    <w:rsid w:val="007D7128"/>
    <w:rsid w:val="007D7797"/>
    <w:rsid w:val="007E4071"/>
    <w:rsid w:val="007E4322"/>
    <w:rsid w:val="007F2178"/>
    <w:rsid w:val="00801D8C"/>
    <w:rsid w:val="00803D67"/>
    <w:rsid w:val="00805F00"/>
    <w:rsid w:val="008120CF"/>
    <w:rsid w:val="008129B0"/>
    <w:rsid w:val="00815887"/>
    <w:rsid w:val="008174AF"/>
    <w:rsid w:val="008205D6"/>
    <w:rsid w:val="00831AF9"/>
    <w:rsid w:val="00833EB5"/>
    <w:rsid w:val="008432A3"/>
    <w:rsid w:val="008478C7"/>
    <w:rsid w:val="008639C3"/>
    <w:rsid w:val="0087509B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9A"/>
    <w:rsid w:val="009305C5"/>
    <w:rsid w:val="0093112C"/>
    <w:rsid w:val="00931718"/>
    <w:rsid w:val="00931843"/>
    <w:rsid w:val="00932859"/>
    <w:rsid w:val="00932CFF"/>
    <w:rsid w:val="009348DC"/>
    <w:rsid w:val="00935EE0"/>
    <w:rsid w:val="00946496"/>
    <w:rsid w:val="00954E02"/>
    <w:rsid w:val="00955227"/>
    <w:rsid w:val="00961243"/>
    <w:rsid w:val="0096591B"/>
    <w:rsid w:val="00986EE5"/>
    <w:rsid w:val="00987FC4"/>
    <w:rsid w:val="009A32F9"/>
    <w:rsid w:val="009B0605"/>
    <w:rsid w:val="009B33AD"/>
    <w:rsid w:val="009B7446"/>
    <w:rsid w:val="009D7A86"/>
    <w:rsid w:val="009F71E7"/>
    <w:rsid w:val="00A011A7"/>
    <w:rsid w:val="00A02214"/>
    <w:rsid w:val="00A05601"/>
    <w:rsid w:val="00A071A9"/>
    <w:rsid w:val="00A1657D"/>
    <w:rsid w:val="00A2099A"/>
    <w:rsid w:val="00A24848"/>
    <w:rsid w:val="00A26D88"/>
    <w:rsid w:val="00A27288"/>
    <w:rsid w:val="00A46BDF"/>
    <w:rsid w:val="00A57377"/>
    <w:rsid w:val="00A6299C"/>
    <w:rsid w:val="00A73FC2"/>
    <w:rsid w:val="00A80A9A"/>
    <w:rsid w:val="00A81526"/>
    <w:rsid w:val="00A9423C"/>
    <w:rsid w:val="00A965A6"/>
    <w:rsid w:val="00AA2217"/>
    <w:rsid w:val="00AB3FC8"/>
    <w:rsid w:val="00AB5DDD"/>
    <w:rsid w:val="00AC3B84"/>
    <w:rsid w:val="00AC4E5E"/>
    <w:rsid w:val="00AC51CF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4E66"/>
    <w:rsid w:val="00B170A5"/>
    <w:rsid w:val="00B21B2E"/>
    <w:rsid w:val="00B22E52"/>
    <w:rsid w:val="00B24C04"/>
    <w:rsid w:val="00B27120"/>
    <w:rsid w:val="00B4194E"/>
    <w:rsid w:val="00B45229"/>
    <w:rsid w:val="00B5033B"/>
    <w:rsid w:val="00B561A6"/>
    <w:rsid w:val="00B577AD"/>
    <w:rsid w:val="00B64AEA"/>
    <w:rsid w:val="00B67910"/>
    <w:rsid w:val="00B82296"/>
    <w:rsid w:val="00B9120B"/>
    <w:rsid w:val="00B915BD"/>
    <w:rsid w:val="00B9185D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F5B5A"/>
    <w:rsid w:val="00C01A9F"/>
    <w:rsid w:val="00C048DB"/>
    <w:rsid w:val="00C0566E"/>
    <w:rsid w:val="00C07EC1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508AE"/>
    <w:rsid w:val="00C57158"/>
    <w:rsid w:val="00C734A3"/>
    <w:rsid w:val="00C75F9C"/>
    <w:rsid w:val="00C86565"/>
    <w:rsid w:val="00C877E8"/>
    <w:rsid w:val="00C92669"/>
    <w:rsid w:val="00CA4D64"/>
    <w:rsid w:val="00CA517D"/>
    <w:rsid w:val="00CC11FF"/>
    <w:rsid w:val="00CC3150"/>
    <w:rsid w:val="00CD01AF"/>
    <w:rsid w:val="00D018A4"/>
    <w:rsid w:val="00D07606"/>
    <w:rsid w:val="00D11280"/>
    <w:rsid w:val="00D1674D"/>
    <w:rsid w:val="00D52EDB"/>
    <w:rsid w:val="00D5321F"/>
    <w:rsid w:val="00D6124A"/>
    <w:rsid w:val="00D660BD"/>
    <w:rsid w:val="00D71BD5"/>
    <w:rsid w:val="00D74E7B"/>
    <w:rsid w:val="00D94221"/>
    <w:rsid w:val="00D962BD"/>
    <w:rsid w:val="00DA0615"/>
    <w:rsid w:val="00DA0F69"/>
    <w:rsid w:val="00DB7126"/>
    <w:rsid w:val="00DC29EA"/>
    <w:rsid w:val="00DC4037"/>
    <w:rsid w:val="00DD43FF"/>
    <w:rsid w:val="00DD7317"/>
    <w:rsid w:val="00DE14A5"/>
    <w:rsid w:val="00DE1F88"/>
    <w:rsid w:val="00DF244A"/>
    <w:rsid w:val="00DF3023"/>
    <w:rsid w:val="00DF656C"/>
    <w:rsid w:val="00DF6885"/>
    <w:rsid w:val="00E004C5"/>
    <w:rsid w:val="00E15F9A"/>
    <w:rsid w:val="00E17E71"/>
    <w:rsid w:val="00E17F11"/>
    <w:rsid w:val="00E22E35"/>
    <w:rsid w:val="00E357F3"/>
    <w:rsid w:val="00E415CD"/>
    <w:rsid w:val="00E41D8B"/>
    <w:rsid w:val="00E5306A"/>
    <w:rsid w:val="00E560FD"/>
    <w:rsid w:val="00E651F7"/>
    <w:rsid w:val="00E65BF3"/>
    <w:rsid w:val="00E779F2"/>
    <w:rsid w:val="00E8147C"/>
    <w:rsid w:val="00E818C8"/>
    <w:rsid w:val="00E86B9C"/>
    <w:rsid w:val="00E86E7E"/>
    <w:rsid w:val="00E9082B"/>
    <w:rsid w:val="00E9128C"/>
    <w:rsid w:val="00E92025"/>
    <w:rsid w:val="00E92313"/>
    <w:rsid w:val="00EA2428"/>
    <w:rsid w:val="00EA61A2"/>
    <w:rsid w:val="00EB377D"/>
    <w:rsid w:val="00EB41A9"/>
    <w:rsid w:val="00EB64D2"/>
    <w:rsid w:val="00EC683D"/>
    <w:rsid w:val="00EC7A88"/>
    <w:rsid w:val="00F03E6A"/>
    <w:rsid w:val="00F03F66"/>
    <w:rsid w:val="00F06625"/>
    <w:rsid w:val="00F14BE8"/>
    <w:rsid w:val="00F15865"/>
    <w:rsid w:val="00F21AF7"/>
    <w:rsid w:val="00F22428"/>
    <w:rsid w:val="00F23043"/>
    <w:rsid w:val="00F330AA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1638"/>
    <w:rsid w:val="00F72279"/>
    <w:rsid w:val="00F75EE0"/>
    <w:rsid w:val="00F767A2"/>
    <w:rsid w:val="00F84099"/>
    <w:rsid w:val="00F84460"/>
    <w:rsid w:val="00F86CF6"/>
    <w:rsid w:val="00F91F92"/>
    <w:rsid w:val="00F91FB9"/>
    <w:rsid w:val="00F93D32"/>
    <w:rsid w:val="00F95B70"/>
    <w:rsid w:val="00F96A8D"/>
    <w:rsid w:val="00FA4161"/>
    <w:rsid w:val="00FA73BB"/>
    <w:rsid w:val="00FC417F"/>
    <w:rsid w:val="00FD0C53"/>
    <w:rsid w:val="00FD7DDC"/>
    <w:rsid w:val="00FE4803"/>
    <w:rsid w:val="00FF19AB"/>
    <w:rsid w:val="00FF22E0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DA723-44D2-4622-BE40-008E04709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82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3519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Сарапий Светлана Владимировна (319-03-011 - sarapiy)</dc:creator>
  <cp:lastModifiedBy>Князь Александра Николаевна</cp:lastModifiedBy>
  <cp:revision>25</cp:revision>
  <cp:lastPrinted>2025-02-10T09:47:00Z</cp:lastPrinted>
  <dcterms:created xsi:type="dcterms:W3CDTF">2022-08-02T07:58:00Z</dcterms:created>
  <dcterms:modified xsi:type="dcterms:W3CDTF">2025-02-11T12:56:00Z</dcterms:modified>
</cp:coreProperties>
</file>